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89356" w14:textId="77777777" w:rsidR="009B5AB1" w:rsidRDefault="009B5AB1" w:rsidP="009B5AB1">
      <w:pPr>
        <w:pStyle w:val="NoSpacing"/>
      </w:pPr>
      <w:r>
        <w:rPr>
          <w:u w:val="single"/>
        </w:rPr>
        <w:t>Henry FERRETS</w:t>
      </w:r>
      <w:r>
        <w:t xml:space="preserve">      (d.1486)</w:t>
      </w:r>
    </w:p>
    <w:p w14:paraId="00A8EDEA" w14:textId="77777777" w:rsidR="009B5AB1" w:rsidRDefault="009B5AB1" w:rsidP="009B5AB1">
      <w:pPr>
        <w:pStyle w:val="NoSpacing"/>
      </w:pPr>
      <w:r>
        <w:t>Rector of Ledbury Portions, Herefordshire.</w:t>
      </w:r>
    </w:p>
    <w:p w14:paraId="6BBBC8CD" w14:textId="77777777" w:rsidR="009B5AB1" w:rsidRDefault="009B5AB1" w:rsidP="009B5AB1">
      <w:pPr>
        <w:pStyle w:val="NoSpacing"/>
      </w:pPr>
    </w:p>
    <w:p w14:paraId="1E13536B" w14:textId="77777777" w:rsidR="009B5AB1" w:rsidRDefault="009B5AB1" w:rsidP="009B5AB1">
      <w:pPr>
        <w:pStyle w:val="NoSpacing"/>
      </w:pPr>
    </w:p>
    <w:p w14:paraId="6673E0F2" w14:textId="77777777" w:rsidR="009B5AB1" w:rsidRDefault="009B5AB1" w:rsidP="009B5AB1">
      <w:pPr>
        <w:pStyle w:val="NoSpacing"/>
      </w:pPr>
      <w:r>
        <w:t>23 Feb.1468</w:t>
      </w:r>
      <w:r>
        <w:tab/>
        <w:t>He became Rector.</w:t>
      </w:r>
    </w:p>
    <w:p w14:paraId="0689A325" w14:textId="77777777" w:rsidR="009B5AB1" w:rsidRDefault="009B5AB1" w:rsidP="009B5AB1">
      <w:pPr>
        <w:pStyle w:val="NoSpacing"/>
      </w:pPr>
      <w:r>
        <w:tab/>
      </w:r>
      <w:r>
        <w:tab/>
        <w:t>(</w:t>
      </w:r>
      <w:hyperlink r:id="rId6" w:history="1">
        <w:r w:rsidRPr="00B95E40">
          <w:rPr>
            <w:rStyle w:val="Hyperlink"/>
          </w:rPr>
          <w:t>www.melocki.org.uk/diocese/LedburyPortions.html</w:t>
        </w:r>
      </w:hyperlink>
      <w:r>
        <w:t>)</w:t>
      </w:r>
    </w:p>
    <w:p w14:paraId="69448640" w14:textId="77777777" w:rsidR="009B5AB1" w:rsidRDefault="009B5AB1" w:rsidP="009B5AB1">
      <w:pPr>
        <w:pStyle w:val="NoSpacing"/>
      </w:pPr>
    </w:p>
    <w:p w14:paraId="04DF2DDB" w14:textId="77777777" w:rsidR="009B5AB1" w:rsidRDefault="009B5AB1" w:rsidP="009B5AB1">
      <w:pPr>
        <w:pStyle w:val="NoSpacing"/>
      </w:pPr>
    </w:p>
    <w:p w14:paraId="00EECD8E" w14:textId="77777777" w:rsidR="009B5AB1" w:rsidRDefault="009B5AB1" w:rsidP="009B5AB1">
      <w:pPr>
        <w:pStyle w:val="NoSpacing"/>
      </w:pPr>
      <w:r>
        <w:t>26 April 2019</w:t>
      </w:r>
    </w:p>
    <w:p w14:paraId="64506D64" w14:textId="77777777" w:rsidR="006B2F86" w:rsidRPr="009B5AB1" w:rsidRDefault="009B5AB1" w:rsidP="009B5AB1">
      <w:bookmarkStart w:id="0" w:name="_GoBack"/>
      <w:bookmarkEnd w:id="0"/>
    </w:p>
    <w:sectPr w:rsidR="006B2F86" w:rsidRPr="009B5AB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404AB" w14:textId="77777777" w:rsidR="009B5AB1" w:rsidRDefault="009B5AB1" w:rsidP="00E71FC3">
      <w:pPr>
        <w:spacing w:after="0" w:line="240" w:lineRule="auto"/>
      </w:pPr>
      <w:r>
        <w:separator/>
      </w:r>
    </w:p>
  </w:endnote>
  <w:endnote w:type="continuationSeparator" w:id="0">
    <w:p w14:paraId="38B417E0" w14:textId="77777777" w:rsidR="009B5AB1" w:rsidRDefault="009B5A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E3A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66CC2" w14:textId="77777777" w:rsidR="009B5AB1" w:rsidRDefault="009B5AB1" w:rsidP="00E71FC3">
      <w:pPr>
        <w:spacing w:after="0" w:line="240" w:lineRule="auto"/>
      </w:pPr>
      <w:r>
        <w:separator/>
      </w:r>
    </w:p>
  </w:footnote>
  <w:footnote w:type="continuationSeparator" w:id="0">
    <w:p w14:paraId="0D6F7C46" w14:textId="77777777" w:rsidR="009B5AB1" w:rsidRDefault="009B5A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AB1"/>
    <w:rsid w:val="001A7C09"/>
    <w:rsid w:val="00577BD5"/>
    <w:rsid w:val="00656CBA"/>
    <w:rsid w:val="006A1F77"/>
    <w:rsid w:val="00733BE7"/>
    <w:rsid w:val="009B5AB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BC612"/>
  <w15:chartTrackingRefBased/>
  <w15:docId w15:val="{A5ED4F24-AA81-4513-8EB2-6992B7404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B5AB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LedburyPortion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2019-05-04T20:25:00Z</dcterms:created>
  <dcterms:modified xsi:type="dcterms:W3CDTF">2019-05-04T20:26:00Z</dcterms:modified>
</cp:coreProperties>
</file>